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8CA1E" w14:textId="2AFEA762" w:rsidR="00BA00AB" w:rsidRDefault="0067374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SHIRES</w:t>
      </w:r>
      <w:r>
        <w:rPr>
          <w:rFonts w:cs="Times New Roman"/>
          <w:szCs w:val="24"/>
        </w:rPr>
        <w:t xml:space="preserve">      (d.1498)</w:t>
      </w:r>
    </w:p>
    <w:p w14:paraId="066833D8" w14:textId="6699A5C1" w:rsidR="0067374C" w:rsidRDefault="0067374C" w:rsidP="009139A6">
      <w:pPr>
        <w:pStyle w:val="NoSpacing"/>
        <w:rPr>
          <w:rFonts w:cs="Times New Roman"/>
          <w:szCs w:val="24"/>
        </w:rPr>
      </w:pPr>
    </w:p>
    <w:p w14:paraId="2F78D779" w14:textId="49EF082F" w:rsidR="0067374C" w:rsidRDefault="0067374C" w:rsidP="009139A6">
      <w:pPr>
        <w:pStyle w:val="NoSpacing"/>
        <w:rPr>
          <w:rFonts w:cs="Times New Roman"/>
          <w:szCs w:val="24"/>
        </w:rPr>
      </w:pPr>
    </w:p>
    <w:p w14:paraId="7219DAFF" w14:textId="62015245" w:rsidR="0067374C" w:rsidRDefault="0067374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Mar.1498</w:t>
      </w:r>
      <w:r>
        <w:rPr>
          <w:rFonts w:cs="Times New Roman"/>
          <w:szCs w:val="24"/>
        </w:rPr>
        <w:tab/>
        <w:t>He made his Will.   (W.Y.R. p.151)</w:t>
      </w:r>
    </w:p>
    <w:p w14:paraId="67BE186D" w14:textId="723D45B1" w:rsidR="0067374C" w:rsidRDefault="0067374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May</w:t>
      </w:r>
      <w:r>
        <w:rPr>
          <w:rFonts w:cs="Times New Roman"/>
          <w:szCs w:val="24"/>
        </w:rPr>
        <w:tab/>
        <w:t>Probate of his Will.   (ibid.)</w:t>
      </w:r>
    </w:p>
    <w:p w14:paraId="33A77AA8" w14:textId="3B19537A" w:rsidR="0067374C" w:rsidRDefault="0067374C" w:rsidP="009139A6">
      <w:pPr>
        <w:pStyle w:val="NoSpacing"/>
        <w:rPr>
          <w:rFonts w:cs="Times New Roman"/>
          <w:szCs w:val="24"/>
        </w:rPr>
      </w:pPr>
    </w:p>
    <w:p w14:paraId="55A43DFE" w14:textId="18EB2ED7" w:rsidR="0067374C" w:rsidRDefault="0067374C" w:rsidP="009139A6">
      <w:pPr>
        <w:pStyle w:val="NoSpacing"/>
        <w:rPr>
          <w:rFonts w:cs="Times New Roman"/>
          <w:szCs w:val="24"/>
        </w:rPr>
      </w:pPr>
    </w:p>
    <w:p w14:paraId="1170A15C" w14:textId="505B62DC" w:rsidR="0067374C" w:rsidRPr="0067374C" w:rsidRDefault="0067374C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November 2022</w:t>
      </w:r>
    </w:p>
    <w:sectPr w:rsidR="0067374C" w:rsidRPr="006737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5EB28" w14:textId="77777777" w:rsidR="0067374C" w:rsidRDefault="0067374C" w:rsidP="009139A6">
      <w:r>
        <w:separator/>
      </w:r>
    </w:p>
  </w:endnote>
  <w:endnote w:type="continuationSeparator" w:id="0">
    <w:p w14:paraId="2C0150B0" w14:textId="77777777" w:rsidR="0067374C" w:rsidRDefault="006737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B45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249D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4F2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EC861" w14:textId="77777777" w:rsidR="0067374C" w:rsidRDefault="0067374C" w:rsidP="009139A6">
      <w:r>
        <w:separator/>
      </w:r>
    </w:p>
  </w:footnote>
  <w:footnote w:type="continuationSeparator" w:id="0">
    <w:p w14:paraId="4464FC5E" w14:textId="77777777" w:rsidR="0067374C" w:rsidRDefault="006737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A5C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1ED37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FD0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74C"/>
    <w:rsid w:val="000666E0"/>
    <w:rsid w:val="002510B7"/>
    <w:rsid w:val="005C130B"/>
    <w:rsid w:val="0067374C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361E0"/>
  <w15:chartTrackingRefBased/>
  <w15:docId w15:val="{5C88F4C4-D7E7-49C3-A56E-DCA1BEE3B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2022-11-26T12:43:00Z</dcterms:created>
  <dcterms:modified xsi:type="dcterms:W3CDTF">2022-11-26T12:45:00Z</dcterms:modified>
</cp:coreProperties>
</file>